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856BA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876C97" w:rsidRDefault="0081531C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56BA4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A45BCE" w:rsidP="00856BA4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226"/>
        <w:gridCol w:w="1418"/>
        <w:gridCol w:w="1388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5C4F9A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5C4F9A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3B412E" w:rsidRDefault="00D51FAE" w:rsidP="00A9033B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4125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A903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  <w:bookmarkStart w:id="0" w:name="_GoBack"/>
            <w:bookmarkEnd w:id="0"/>
          </w:p>
        </w:tc>
        <w:tc>
          <w:tcPr>
            <w:tcW w:w="1226" w:type="dxa"/>
          </w:tcPr>
          <w:p w:rsidR="004125F7" w:rsidRPr="003B412E" w:rsidRDefault="00B3133B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25F7" w:rsidRPr="00605FED" w:rsidRDefault="005C4F9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5FE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 3.5</w:t>
            </w:r>
            <w:r w:rsidR="00605FED" w:rsidRPr="00605FED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388" w:type="dxa"/>
          </w:tcPr>
          <w:p w:rsidR="004125F7" w:rsidRDefault="00A1596B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879" w:rsidRDefault="00253879">
      <w:r>
        <w:separator/>
      </w:r>
    </w:p>
  </w:endnote>
  <w:endnote w:type="continuationSeparator" w:id="0">
    <w:p w:rsidR="00253879" w:rsidRDefault="002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879" w:rsidRDefault="00253879">
      <w:r>
        <w:separator/>
      </w:r>
    </w:p>
  </w:footnote>
  <w:footnote w:type="continuationSeparator" w:id="0">
    <w:p w:rsidR="00253879" w:rsidRDefault="00253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3135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3135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13FDE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53879"/>
    <w:rsid w:val="0026702E"/>
    <w:rsid w:val="002741F9"/>
    <w:rsid w:val="0027645C"/>
    <w:rsid w:val="00296AA6"/>
    <w:rsid w:val="00296CB2"/>
    <w:rsid w:val="00297958"/>
    <w:rsid w:val="002A0C34"/>
    <w:rsid w:val="002B1B75"/>
    <w:rsid w:val="002B358D"/>
    <w:rsid w:val="002B59C8"/>
    <w:rsid w:val="002C3150"/>
    <w:rsid w:val="002D2D1A"/>
    <w:rsid w:val="002E4335"/>
    <w:rsid w:val="002F5233"/>
    <w:rsid w:val="00302AEC"/>
    <w:rsid w:val="00304585"/>
    <w:rsid w:val="00310929"/>
    <w:rsid w:val="003176C6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29F5"/>
    <w:rsid w:val="005A7EF0"/>
    <w:rsid w:val="005B7E48"/>
    <w:rsid w:val="005C4F9A"/>
    <w:rsid w:val="005D003E"/>
    <w:rsid w:val="005F65F5"/>
    <w:rsid w:val="00600032"/>
    <w:rsid w:val="00605FED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8621D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56BA4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1596B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9033B"/>
    <w:rsid w:val="00A92BD5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3133B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135E"/>
    <w:rsid w:val="00D34973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8C05E-BB50-4906-9F6F-4B319892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34</cp:revision>
  <cp:lastPrinted>2015-01-19T07:15:00Z</cp:lastPrinted>
  <dcterms:created xsi:type="dcterms:W3CDTF">2017-01-06T01:59:00Z</dcterms:created>
  <dcterms:modified xsi:type="dcterms:W3CDTF">2018-02-01T09:23:00Z</dcterms:modified>
</cp:coreProperties>
</file>